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701"/>
        <w:gridCol w:w="2976"/>
      </w:tblGrid>
      <w:tr w:rsidR="00F9571F" w:rsidRPr="008F6547" w14:paraId="2E057F50" w14:textId="77777777" w:rsidTr="006E1117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023E53F" w14:textId="0F58E410" w:rsidR="006E1117" w:rsidRDefault="00F9571F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50D6DDE" w14:textId="77777777" w:rsidR="00F9571F" w:rsidRDefault="006E1117" w:rsidP="006E1117">
            <w:pPr>
              <w:rPr>
                <w:sz w:val="16"/>
                <w:szCs w:val="16"/>
              </w:rPr>
            </w:pPr>
            <w:r w:rsidRPr="006E1117">
              <w:rPr>
                <w:sz w:val="16"/>
                <w:szCs w:val="16"/>
              </w:rPr>
              <w:t>(Firmenname lt. Handelsregister)</w:t>
            </w:r>
          </w:p>
          <w:p w14:paraId="2AF6DCFD" w14:textId="77777777" w:rsidR="00201C31" w:rsidRDefault="00201C31" w:rsidP="006E1117">
            <w:pPr>
              <w:rPr>
                <w:sz w:val="16"/>
                <w:szCs w:val="16"/>
              </w:rPr>
            </w:pPr>
          </w:p>
          <w:sdt>
            <w:sdtPr>
              <w:rPr>
                <w:sz w:val="16"/>
                <w:szCs w:val="16"/>
              </w:rPr>
              <w:id w:val="-1814246499"/>
              <w:placeholder>
                <w:docPart w:val="E564DACA3CDB442687EA6799C251624A"/>
              </w:placeholder>
              <w:showingPlcHdr/>
            </w:sdtPr>
            <w:sdtEndPr/>
            <w:sdtContent>
              <w:p w14:paraId="6031FAA0" w14:textId="28775679" w:rsidR="00201C31" w:rsidRPr="006E1117" w:rsidRDefault="00201C31" w:rsidP="006E1117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C1E6BB2" w14:textId="77777777" w:rsidR="00F9571F" w:rsidRPr="008F6547" w:rsidRDefault="006A1F5B" w:rsidP="006A1F5B">
            <w:pPr>
              <w:jc w:val="left"/>
            </w:pPr>
            <w:r>
              <w:t>Ort:</w:t>
            </w:r>
          </w:p>
        </w:tc>
        <w:sdt>
          <w:sdtPr>
            <w:id w:val="12689622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7F7F7F"/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56163BEB" w14:textId="69912464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4B9D9C5B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3F1EAD8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12CB1E96" w14:textId="77777777" w:rsidR="00F9571F" w:rsidRPr="008F6547" w:rsidRDefault="006A1F5B" w:rsidP="006A1F5B">
            <w:pPr>
              <w:jc w:val="left"/>
            </w:pPr>
            <w:r>
              <w:t>Datum:</w:t>
            </w:r>
          </w:p>
        </w:tc>
        <w:sdt>
          <w:sdtPr>
            <w:id w:val="7835344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15612A39" w14:textId="4FA34349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7C1C10A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8842C1E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019D6BAB" w14:textId="77777777" w:rsidR="00F9571F" w:rsidRPr="008F6547" w:rsidRDefault="006A1F5B" w:rsidP="006A1F5B">
            <w:pPr>
              <w:jc w:val="left"/>
            </w:pPr>
            <w:r>
              <w:t>Tel.:</w:t>
            </w:r>
          </w:p>
        </w:tc>
        <w:sdt>
          <w:sdtPr>
            <w:id w:val="-12346992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0F3840D6" w14:textId="1EBC6261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358DB30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5BB8DEBB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E458339" w14:textId="77777777" w:rsidR="006A1F5B" w:rsidRPr="008F6547" w:rsidRDefault="006A1F5B" w:rsidP="006A1F5B">
            <w:pPr>
              <w:jc w:val="left"/>
            </w:pPr>
            <w:r>
              <w:t>Fax:</w:t>
            </w:r>
          </w:p>
        </w:tc>
        <w:sdt>
          <w:sdtPr>
            <w:id w:val="177682695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2BC81300" w14:textId="2F9CEEDB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C6A7354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181AE193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A4C94CD" w14:textId="77777777" w:rsidR="006A1F5B" w:rsidRPr="008F6547" w:rsidRDefault="006A1F5B" w:rsidP="006A1F5B">
            <w:pPr>
              <w:jc w:val="left"/>
            </w:pPr>
            <w:r>
              <w:t>e-mail:</w:t>
            </w:r>
          </w:p>
        </w:tc>
        <w:sdt>
          <w:sdtPr>
            <w:id w:val="11920414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46F5527E" w14:textId="343166CA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7E048D7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AD74944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02270D3" w14:textId="77777777" w:rsidR="006A1F5B" w:rsidRPr="008F6547" w:rsidRDefault="006A1F5B" w:rsidP="006A1F5B">
            <w:pPr>
              <w:jc w:val="left"/>
            </w:pPr>
            <w:r>
              <w:t>USt.-ID-Nr.:</w:t>
            </w:r>
          </w:p>
        </w:tc>
        <w:sdt>
          <w:sdtPr>
            <w:id w:val="-13996678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44F0E31" w14:textId="38C174BF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1BCF547F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02572E2F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5937EE3" w14:textId="77777777" w:rsidR="006A1F5B" w:rsidRPr="008F6547" w:rsidRDefault="006A1F5B" w:rsidP="006A1F5B">
            <w:pPr>
              <w:jc w:val="left"/>
            </w:pPr>
            <w:r>
              <w:t>HR-Nr.:</w:t>
            </w:r>
          </w:p>
        </w:tc>
        <w:sdt>
          <w:sdtPr>
            <w:id w:val="11571127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677C50C" w14:textId="5550A595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2E0462B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0F5AFD4E" w14:textId="77777777" w:rsidR="006E1117" w:rsidRPr="00FE74E6" w:rsidRDefault="006E1117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(Name und Anschrift der Vergabestelle)</w:t>
            </w: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</w:tcPr>
          <w:p w14:paraId="5487B1A7" w14:textId="1D52CE53" w:rsidR="006E1117" w:rsidRPr="006E1117" w:rsidRDefault="006E1117" w:rsidP="00940F19">
            <w:r>
              <w:t>Registergericht</w:t>
            </w:r>
          </w:p>
        </w:tc>
        <w:sdt>
          <w:sdtPr>
            <w:rPr>
              <w:sz w:val="16"/>
              <w:szCs w:val="16"/>
            </w:rPr>
            <w:id w:val="18372609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</w:tcPr>
              <w:p w14:paraId="7BE95EA1" w14:textId="49B61A38" w:rsidR="006E1117" w:rsidRPr="00BD110E" w:rsidRDefault="00201C31" w:rsidP="00940F19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CA812B6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3C0D911" w14:textId="0E284E97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Handwerkskammer Münster</w:t>
            </w:r>
          </w:p>
        </w:tc>
        <w:tc>
          <w:tcPr>
            <w:tcW w:w="1701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D195E5" w14:textId="093BFF89" w:rsidR="006E1117" w:rsidRPr="006E1117" w:rsidRDefault="006E1117" w:rsidP="00940F19">
            <w:r>
              <w:t>BImA-Nummer</w:t>
            </w:r>
          </w:p>
        </w:tc>
        <w:tc>
          <w:tcPr>
            <w:tcW w:w="2976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857AA" w14:textId="15EDA4A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2293172D" w14:textId="77777777" w:rsidTr="00434409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5967881F" w14:textId="246A81D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Bismarckallee 1</w:t>
            </w:r>
          </w:p>
        </w:tc>
        <w:tc>
          <w:tcPr>
            <w:tcW w:w="4677" w:type="dxa"/>
            <w:gridSpan w:val="2"/>
            <w:tcBorders>
              <w:top w:val="single" w:sz="4" w:space="0" w:color="7F7F7F"/>
            </w:tcBorders>
          </w:tcPr>
          <w:p w14:paraId="66E2B6FE" w14:textId="6DAE791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C2F78AB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04989C3D" w14:textId="2CB9DC5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48151 Münster</w:t>
            </w:r>
          </w:p>
        </w:tc>
        <w:tc>
          <w:tcPr>
            <w:tcW w:w="4677" w:type="dxa"/>
            <w:gridSpan w:val="2"/>
          </w:tcPr>
          <w:p w14:paraId="7FECD835" w14:textId="5E191DC9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010AB28C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1651E05D" w14:textId="0B6C07FB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0251/5203-300, Fax: 0251/5203-75-300</w:t>
            </w:r>
          </w:p>
        </w:tc>
        <w:tc>
          <w:tcPr>
            <w:tcW w:w="4677" w:type="dxa"/>
            <w:gridSpan w:val="2"/>
          </w:tcPr>
          <w:p w14:paraId="043504ED" w14:textId="026FCE81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7922421F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60BB09B2" w14:textId="69C7E7C1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ausschreibungen@hwk-muenster.de</w:t>
            </w:r>
          </w:p>
        </w:tc>
        <w:tc>
          <w:tcPr>
            <w:tcW w:w="4677" w:type="dxa"/>
            <w:gridSpan w:val="2"/>
          </w:tcPr>
          <w:p w14:paraId="12704C0D" w14:textId="16E816B0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31A0023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212B5852" w14:textId="77777777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324F9BD5" w14:textId="7E5BC1EB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473D23" w:rsidRPr="008F6547" w14:paraId="1B3ED59D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F0A6E1" w14:textId="77777777" w:rsidR="00473D23" w:rsidRPr="008F6547" w:rsidRDefault="00473D23" w:rsidP="00940F19"/>
        </w:tc>
      </w:tr>
      <w:tr w:rsidR="00473D23" w:rsidRPr="008F6547" w14:paraId="0E19589F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495B3A3" w14:textId="77777777"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558D7E73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D698E85" w14:textId="77777777" w:rsidR="00473D23" w:rsidRPr="008F6547" w:rsidRDefault="00473D23" w:rsidP="006A1F5B"/>
        </w:tc>
      </w:tr>
      <w:tr w:rsidR="00473D23" w:rsidRPr="008F6547" w14:paraId="10BB4929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38DE77" w14:textId="77777777" w:rsidR="00473D23" w:rsidRPr="008F6547" w:rsidRDefault="00473D23" w:rsidP="00BA4858"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40608" w:rsidRPr="008F6547" w14:paraId="6DBC24B6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BF259C5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14:paraId="1B6ADD65" w14:textId="77777777" w:rsidR="00140608" w:rsidRPr="00FE74E6" w:rsidRDefault="0031077D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</w:t>
            </w:r>
          </w:p>
        </w:tc>
      </w:tr>
      <w:tr w:rsidR="00A11C8E" w:rsidRPr="008F6547" w14:paraId="1BB39E72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65D93CB9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59FB608B" w14:textId="6BD6E97A" w:rsidR="00A11C8E" w:rsidRPr="008F6547" w:rsidRDefault="00FE74E6" w:rsidP="00940F19">
            <w:r>
              <w:t>HWK Münster</w:t>
            </w:r>
          </w:p>
        </w:tc>
      </w:tr>
      <w:tr w:rsidR="00A11C8E" w:rsidRPr="008F6547" w14:paraId="45DB8EE0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D24F1C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2331BAE4" w14:textId="77777777" w:rsidR="00A11C8E" w:rsidRPr="008F6547" w:rsidRDefault="00A11C8E" w:rsidP="00940F19"/>
        </w:tc>
      </w:tr>
      <w:tr w:rsidR="00140608" w:rsidRPr="008F6547" w14:paraId="1D1D2FDB" w14:textId="7777777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04FD3F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41741382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Leistung</w:t>
            </w:r>
          </w:p>
        </w:tc>
      </w:tr>
      <w:tr w:rsidR="00A11C8E" w:rsidRPr="008F6547" w14:paraId="73189EE1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19EEF" w14:textId="3BB447AD" w:rsidR="00A11C8E" w:rsidRPr="008F6547" w:rsidRDefault="00FE74E6" w:rsidP="00AB25F0">
            <w:r>
              <w:t xml:space="preserve">HWK </w:t>
            </w:r>
            <w:r w:rsidR="00083652">
              <w:t>49</w:t>
            </w:r>
            <w:r w:rsidR="00DE4CB1">
              <w:t>/2026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35FAD70B" w14:textId="616EB7F2" w:rsidR="00A11C8E" w:rsidRPr="008F6547" w:rsidRDefault="00DE4CB1" w:rsidP="00940F19">
            <w:r>
              <w:rPr>
                <w:rFonts w:cs="Arial"/>
              </w:rPr>
              <w:t xml:space="preserve">Tischler WB 2025 Digitalisierung: </w:t>
            </w:r>
            <w:r w:rsidR="00083652">
              <w:rPr>
                <w:rFonts w:cs="Arial"/>
              </w:rPr>
              <w:t xml:space="preserve">Tablet mit Zubehör, Ladewagen, </w:t>
            </w:r>
            <w:proofErr w:type="gramStart"/>
            <w:r w:rsidR="00083652">
              <w:rPr>
                <w:rFonts w:cs="Arial"/>
              </w:rPr>
              <w:t>VR Headset</w:t>
            </w:r>
            <w:proofErr w:type="gramEnd"/>
            <w:r w:rsidR="00083652">
              <w:rPr>
                <w:rFonts w:cs="Arial"/>
              </w:rPr>
              <w:t>, kabelloses Bildübertragungssystem, Touchdisplay</w:t>
            </w:r>
          </w:p>
        </w:tc>
      </w:tr>
    </w:tbl>
    <w:p w14:paraId="12940E6F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28"/>
        <w:gridCol w:w="876"/>
        <w:gridCol w:w="170"/>
        <w:gridCol w:w="278"/>
        <w:gridCol w:w="4832"/>
        <w:gridCol w:w="518"/>
        <w:gridCol w:w="266"/>
        <w:gridCol w:w="507"/>
        <w:gridCol w:w="1023"/>
        <w:gridCol w:w="769"/>
      </w:tblGrid>
      <w:tr w:rsidR="00AF7B79" w:rsidRPr="001C60F2" w14:paraId="271A5CBB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54FA72FE" w14:textId="77777777" w:rsidR="00AF7B79" w:rsidRPr="005566B1" w:rsidRDefault="00AF7B79" w:rsidP="006A1F5B">
            <w:pPr>
              <w:jc w:val="left"/>
            </w:pPr>
            <w:r w:rsidRPr="00AF7B79">
              <w:rPr>
                <w:b/>
                <w:bCs/>
              </w:rPr>
              <w:lastRenderedPageBreak/>
              <w:t>Anlagen</w:t>
            </w:r>
            <w:bookmarkStart w:id="0" w:name="_Ref491429241"/>
            <w:r w:rsidRPr="00AF7B79">
              <w:rPr>
                <w:b/>
                <w:bCs/>
                <w:vertAlign w:val="superscript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A461FA" w:rsidRPr="001C60F2" w14:paraId="690B64CE" w14:textId="77777777" w:rsidTr="00D35826">
        <w:trPr>
          <w:trHeight w:val="284"/>
        </w:trPr>
        <w:sdt>
          <w:sdtPr>
            <w:id w:val="-784041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643F56" w14:textId="79FAFA3F" w:rsidR="00A461FA" w:rsidRPr="005566B1" w:rsidRDefault="00201C31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5DE9212" w14:textId="77777777" w:rsidR="00A461FA" w:rsidRPr="005566B1" w:rsidRDefault="00A461FA" w:rsidP="00A11C8E">
            <w:pPr>
              <w:jc w:val="left"/>
            </w:pPr>
            <w:r w:rsidRPr="005566B1">
              <w:t xml:space="preserve"> </w:t>
            </w:r>
          </w:p>
        </w:tc>
        <w:tc>
          <w:tcPr>
            <w:tcW w:w="8363" w:type="dxa"/>
            <w:gridSpan w:val="8"/>
            <w:vAlign w:val="center"/>
          </w:tcPr>
          <w:p w14:paraId="56968F7C" w14:textId="77777777" w:rsidR="00A461FA" w:rsidRPr="005566B1" w:rsidRDefault="00A461FA" w:rsidP="006A1F5B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A461FA" w:rsidRPr="001C60F2" w14:paraId="6F625D7C" w14:textId="77777777" w:rsidTr="00D35826">
        <w:trPr>
          <w:trHeight w:val="284"/>
        </w:trPr>
        <w:sdt>
          <w:sdtPr>
            <w:id w:val="-163077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5272E17" w14:textId="572B9DB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B2020D6" w14:textId="77777777" w:rsidR="00A461FA" w:rsidRPr="00533012" w:rsidRDefault="00A461FA" w:rsidP="00DD3F56">
            <w:pPr>
              <w:jc w:val="left"/>
            </w:pPr>
            <w:r w:rsidRPr="00533012">
              <w:t>234</w:t>
            </w:r>
          </w:p>
        </w:tc>
        <w:tc>
          <w:tcPr>
            <w:tcW w:w="8363" w:type="dxa"/>
            <w:gridSpan w:val="8"/>
            <w:vAlign w:val="center"/>
          </w:tcPr>
          <w:p w14:paraId="1A98B4F2" w14:textId="77777777" w:rsidR="00A461FA" w:rsidRPr="005566B1" w:rsidRDefault="00A461FA" w:rsidP="00DD3F56">
            <w:pPr>
              <w:jc w:val="left"/>
            </w:pPr>
            <w:r w:rsidRPr="005566B1">
              <w:t>Bieter-/Arbeitsgemeinschaft</w:t>
            </w:r>
          </w:p>
        </w:tc>
      </w:tr>
      <w:tr w:rsidR="00A461FA" w:rsidRPr="001C60F2" w14:paraId="5A7DB5AB" w14:textId="77777777" w:rsidTr="00D35826">
        <w:trPr>
          <w:trHeight w:val="284"/>
        </w:trPr>
        <w:sdt>
          <w:sdtPr>
            <w:id w:val="879829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BA95961" w14:textId="77C47A3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AD6B755" w14:textId="77777777" w:rsidR="00A461FA" w:rsidRPr="00533012" w:rsidRDefault="00A461FA" w:rsidP="00DD3F56">
            <w:pPr>
              <w:jc w:val="left"/>
            </w:pPr>
            <w:r>
              <w:t>235</w:t>
            </w:r>
          </w:p>
        </w:tc>
        <w:tc>
          <w:tcPr>
            <w:tcW w:w="8363" w:type="dxa"/>
            <w:gridSpan w:val="8"/>
            <w:vAlign w:val="center"/>
          </w:tcPr>
          <w:p w14:paraId="3A43EA3B" w14:textId="77777777" w:rsidR="00A461FA" w:rsidRPr="005566B1" w:rsidRDefault="00A461FA" w:rsidP="00DD3F56">
            <w:pPr>
              <w:jc w:val="left"/>
            </w:pPr>
            <w:r>
              <w:t>Verzeichnis der Leistungen/Kapazitäten anderer Unternehmen</w:t>
            </w:r>
          </w:p>
        </w:tc>
      </w:tr>
      <w:tr w:rsidR="00A461FA" w:rsidRPr="001C60F2" w14:paraId="03EFC0A8" w14:textId="77777777" w:rsidTr="00D35826">
        <w:trPr>
          <w:trHeight w:val="284"/>
        </w:trPr>
        <w:sdt>
          <w:sdtPr>
            <w:id w:val="1751154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AF51F7" w14:textId="69EC2AF8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7E83957" w14:textId="77777777" w:rsidR="00A461FA" w:rsidRPr="00533012" w:rsidRDefault="00A461FA" w:rsidP="00AF7B79">
            <w:pPr>
              <w:jc w:val="left"/>
            </w:pPr>
            <w:r>
              <w:t>248</w:t>
            </w:r>
          </w:p>
        </w:tc>
        <w:tc>
          <w:tcPr>
            <w:tcW w:w="8363" w:type="dxa"/>
            <w:gridSpan w:val="8"/>
            <w:vAlign w:val="center"/>
          </w:tcPr>
          <w:p w14:paraId="42EC7275" w14:textId="77777777" w:rsidR="00A461FA" w:rsidRPr="005566B1" w:rsidRDefault="00A461FA" w:rsidP="00AF7B79">
            <w:pPr>
              <w:jc w:val="left"/>
            </w:pPr>
            <w:r>
              <w:t>Erklärung zur Verwendung von Holzprodukten</w:t>
            </w:r>
          </w:p>
        </w:tc>
      </w:tr>
      <w:tr w:rsidR="00A461FA" w:rsidRPr="001C60F2" w14:paraId="3F4E4CFB" w14:textId="77777777" w:rsidTr="00D35826">
        <w:trPr>
          <w:trHeight w:val="284"/>
        </w:trPr>
        <w:sdt>
          <w:sdtPr>
            <w:id w:val="-34679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1FBEB1D1" w14:textId="5BDF9816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1B86F05" w14:textId="77777777" w:rsidR="00A461FA" w:rsidRPr="00533012" w:rsidRDefault="00A461FA" w:rsidP="00A11C8E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4B8819B0" w14:textId="77777777" w:rsidR="00A461FA" w:rsidRPr="005566B1" w:rsidRDefault="00A461FA" w:rsidP="00AF7B79">
            <w:pPr>
              <w:jc w:val="left"/>
            </w:pPr>
            <w:r w:rsidRPr="005C27BD">
              <w:t>Nebenangebot(e)</w:t>
            </w:r>
          </w:p>
        </w:tc>
      </w:tr>
      <w:tr w:rsidR="00A461FA" w:rsidRPr="008C109B" w14:paraId="16407F4F" w14:textId="77777777" w:rsidTr="00D35826">
        <w:trPr>
          <w:trHeight w:val="284"/>
        </w:trPr>
        <w:sdt>
          <w:sdtPr>
            <w:id w:val="-264310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EBFD12" w14:textId="5870261E" w:rsidR="00A461FA" w:rsidRPr="008C109B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D5864BF" w14:textId="77777777" w:rsidR="00A461FA" w:rsidRPr="008C109B" w:rsidRDefault="00A461FA" w:rsidP="00AF7B79">
            <w:pPr>
              <w:jc w:val="left"/>
              <w:rPr>
                <w:i/>
              </w:rPr>
            </w:pPr>
          </w:p>
        </w:tc>
        <w:sdt>
          <w:sdtPr>
            <w:id w:val="-2611398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31DB89F" w14:textId="61FD76DB" w:rsidR="00A461FA" w:rsidRPr="008C109B" w:rsidRDefault="00201C31" w:rsidP="00AF7B79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61FA" w:rsidRPr="008C109B" w14:paraId="43EF4509" w14:textId="77777777" w:rsidTr="00A461FA">
        <w:trPr>
          <w:trHeight w:val="284"/>
        </w:trPr>
        <w:sdt>
          <w:sdtPr>
            <w:id w:val="1650017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669CA978" w14:textId="6A3406C7" w:rsidR="00A461FA" w:rsidRPr="008C109B" w:rsidRDefault="00AD180F" w:rsidP="00A461FA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31E4D9E" w14:textId="77777777" w:rsidR="00A461FA" w:rsidRPr="008C109B" w:rsidRDefault="00A461FA" w:rsidP="00A461FA">
            <w:pPr>
              <w:jc w:val="left"/>
              <w:rPr>
                <w:i/>
              </w:rPr>
            </w:pPr>
          </w:p>
        </w:tc>
        <w:sdt>
          <w:sdtPr>
            <w:id w:val="75941217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5C9464E3" w14:textId="03BF2776" w:rsidR="00A461FA" w:rsidRPr="008C109B" w:rsidRDefault="00201C31" w:rsidP="00A461FA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1C60F2" w14:paraId="02E3072F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052C883" w14:textId="77777777" w:rsidR="00AF7B79" w:rsidRPr="005566B1" w:rsidRDefault="00AF7B79" w:rsidP="00AF7B79">
            <w:pPr>
              <w:jc w:val="left"/>
            </w:pPr>
            <w:r w:rsidRPr="00AF7B79">
              <w:rPr>
                <w:b/>
                <w:bCs/>
              </w:rPr>
              <w:t>Anlagen</w:t>
            </w:r>
            <w:r w:rsidRPr="00AF7B79">
              <w:rPr>
                <w:b/>
                <w:bCs/>
                <w:vertAlign w:val="superscript"/>
              </w:rPr>
              <w:fldChar w:fldCharType="begin"/>
            </w:r>
            <w:r w:rsidRPr="00AF7B79">
              <w:rPr>
                <w:b/>
                <w:bCs/>
                <w:vertAlign w:val="superscript"/>
              </w:rPr>
              <w:instrText xml:space="preserve"> NOTEREF _Ref491429241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AF7B79">
              <w:rPr>
                <w:b/>
                <w:bCs/>
                <w:vertAlign w:val="superscript"/>
              </w:rPr>
            </w:r>
            <w:r w:rsidRPr="00AF7B79">
              <w:rPr>
                <w:b/>
                <w:bCs/>
                <w:vertAlign w:val="superscript"/>
              </w:rPr>
              <w:fldChar w:fldCharType="separate"/>
            </w:r>
            <w:r w:rsidRPr="00AF7B79">
              <w:rPr>
                <w:b/>
                <w:bCs/>
                <w:vertAlign w:val="superscript"/>
              </w:rPr>
              <w:t>1</w:t>
            </w:r>
            <w:r w:rsidRPr="00AF7B79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A461FA" w:rsidRPr="001C60F2" w14:paraId="347B64EA" w14:textId="77777777" w:rsidTr="00D35826">
        <w:trPr>
          <w:trHeight w:val="284"/>
        </w:trPr>
        <w:sdt>
          <w:sdtPr>
            <w:id w:val="827797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5A975564" w14:textId="1B259A6B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AB3B1D5" w14:textId="77777777" w:rsidR="00A461FA" w:rsidRPr="00AF7B79" w:rsidRDefault="00A461FA" w:rsidP="00AF7B79">
            <w:pPr>
              <w:jc w:val="left"/>
              <w:rPr>
                <w:sz w:val="18"/>
                <w:szCs w:val="18"/>
              </w:rPr>
            </w:pPr>
            <w:r w:rsidRPr="00AF7B79">
              <w:rPr>
                <w:sz w:val="18"/>
                <w:szCs w:val="18"/>
              </w:rPr>
              <w:t>124_LD</w:t>
            </w:r>
          </w:p>
        </w:tc>
        <w:tc>
          <w:tcPr>
            <w:tcW w:w="8363" w:type="dxa"/>
            <w:gridSpan w:val="8"/>
            <w:vAlign w:val="center"/>
          </w:tcPr>
          <w:p w14:paraId="5ABA3475" w14:textId="77777777" w:rsidR="00A461FA" w:rsidRPr="005566B1" w:rsidRDefault="00A461FA" w:rsidP="00AF7B79">
            <w:pPr>
              <w:jc w:val="left"/>
            </w:pPr>
            <w:r>
              <w:t>Eigenerklärung zur Eignung</w:t>
            </w:r>
          </w:p>
        </w:tc>
      </w:tr>
      <w:tr w:rsidR="00A461FA" w:rsidRPr="001C60F2" w14:paraId="59A042F6" w14:textId="77777777" w:rsidTr="00D35826">
        <w:trPr>
          <w:trHeight w:val="284"/>
        </w:trPr>
        <w:sdt>
          <w:sdtPr>
            <w:id w:val="123434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CDB3ADF" w14:textId="7437DCD6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016E835D" w14:textId="77777777" w:rsidR="00A461FA" w:rsidRPr="00533012" w:rsidRDefault="00A461FA" w:rsidP="00AF7B79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07B22E20" w14:textId="77777777" w:rsidR="00A461FA" w:rsidRPr="005566B1" w:rsidRDefault="00A461FA" w:rsidP="00AF7B79">
            <w:pPr>
              <w:jc w:val="left"/>
            </w:pPr>
            <w:r>
              <w:t>Einheitliche Europäische Eigenerklärung</w:t>
            </w:r>
          </w:p>
        </w:tc>
      </w:tr>
      <w:tr w:rsidR="006E1117" w:rsidRPr="008C109B" w14:paraId="15A3F329" w14:textId="77777777" w:rsidTr="00A461FA">
        <w:trPr>
          <w:trHeight w:val="284"/>
        </w:trPr>
        <w:sdt>
          <w:sdtPr>
            <w:id w:val="895552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2EF95E" w14:textId="075861B0" w:rsidR="006E1117" w:rsidRPr="005C27BD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C215F11" w14:textId="77777777" w:rsidR="006E1117" w:rsidRPr="00A461FA" w:rsidRDefault="006E1117" w:rsidP="00BB49CB">
            <w:pPr>
              <w:jc w:val="left"/>
            </w:pPr>
          </w:p>
        </w:tc>
        <w:sdt>
          <w:sdtPr>
            <w:id w:val="-21038686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0748F9CD" w14:textId="76E0AD28" w:rsidR="006E1117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8C109B" w14:paraId="1D5E0E43" w14:textId="77777777" w:rsidTr="00A461FA">
        <w:trPr>
          <w:trHeight w:val="284"/>
        </w:trPr>
        <w:sdt>
          <w:sdtPr>
            <w:id w:val="-19623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435CBB1" w14:textId="40895DB2" w:rsidR="00AF7B79" w:rsidRPr="008C109B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4ED4323F" w14:textId="77777777" w:rsidR="00AF7B79" w:rsidRPr="00A461FA" w:rsidRDefault="00AF7B79" w:rsidP="00BB49CB">
            <w:pPr>
              <w:jc w:val="left"/>
            </w:pPr>
          </w:p>
        </w:tc>
        <w:sdt>
          <w:sdtPr>
            <w:id w:val="-1860341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D9878C6" w14:textId="301C918D" w:rsidR="00AF7B79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D110E" w:rsidRPr="001C60F2" w14:paraId="44BFBE2F" w14:textId="77777777" w:rsidTr="007A78B0">
        <w:trPr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3C55DB02" w14:textId="77777777" w:rsidR="00BD110E" w:rsidRPr="00410951" w:rsidRDefault="00BD110E" w:rsidP="00D35826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>ten Preisen an.</w:t>
            </w:r>
            <w:r>
              <w:br/>
              <w:t xml:space="preserve">An mein/unser Angebot halte(n) ich/wir mich/uns bis zum Ablauf der </w:t>
            </w:r>
            <w:r w:rsidR="005849B0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BD110E" w:rsidRPr="008C109B" w14:paraId="619016C0" w14:textId="77777777" w:rsidTr="00A461FA">
        <w:trPr>
          <w:trHeight w:val="170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AEFDE7B" w14:textId="77777777" w:rsidR="00BD110E" w:rsidRPr="008C109B" w:rsidRDefault="00BD110E" w:rsidP="001C60F2"/>
        </w:tc>
        <w:tc>
          <w:tcPr>
            <w:tcW w:w="8193" w:type="dxa"/>
            <w:gridSpan w:val="7"/>
            <w:noWrap/>
            <w:vAlign w:val="center"/>
          </w:tcPr>
          <w:p w14:paraId="2F36BA26" w14:textId="77777777" w:rsidR="00BD110E" w:rsidRPr="008C109B" w:rsidRDefault="00BD110E" w:rsidP="001C60F2"/>
        </w:tc>
      </w:tr>
      <w:tr w:rsidR="00BD110E" w:rsidRPr="001C60F2" w14:paraId="7A38F141" w14:textId="77777777" w:rsidTr="00201C31">
        <w:trPr>
          <w:trHeight w:val="786"/>
        </w:trPr>
        <w:tc>
          <w:tcPr>
            <w:tcW w:w="6584" w:type="dxa"/>
            <w:gridSpan w:val="5"/>
            <w:noWrap/>
            <w:tcMar>
              <w:left w:w="28" w:type="dxa"/>
            </w:tcMar>
          </w:tcPr>
          <w:p w14:paraId="6FC5A082" w14:textId="01C044DE" w:rsidR="00BD110E" w:rsidRPr="00410951" w:rsidRDefault="00BD110E" w:rsidP="006E111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6E1117" w:rsidRPr="00597968">
              <w:t>beträgt</w:t>
            </w:r>
            <w:r w:rsidR="006E1117">
              <w:t xml:space="preserve"> </w:t>
            </w:r>
            <w:r>
              <w:t xml:space="preserve">einschl. Umsatzsteuer </w:t>
            </w:r>
          </w:p>
        </w:tc>
        <w:tc>
          <w:tcPr>
            <w:tcW w:w="784" w:type="dxa"/>
            <w:gridSpan w:val="2"/>
            <w:vAlign w:val="center"/>
          </w:tcPr>
          <w:p w14:paraId="0BAB967D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-4396016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bottom w:val="single" w:sz="4" w:space="0" w:color="7F7F7F"/>
                </w:tcBorders>
                <w:vAlign w:val="bottom"/>
              </w:tcPr>
              <w:p w14:paraId="50B8E53E" w14:textId="77777777" w:rsidR="00BD110E" w:rsidRPr="00410951" w:rsidRDefault="00201C31" w:rsidP="00144D50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03F5F54" w14:textId="48A7EB5F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606B0802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58C3F59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20673963" w14:textId="77777777" w:rsidR="00BD110E" w:rsidRPr="00410951" w:rsidRDefault="00BD110E" w:rsidP="00AD180F">
            <w:pPr>
              <w:ind w:left="-1578"/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3114EC7" w14:textId="77777777" w:rsidR="00BD110E" w:rsidRPr="00807C7E" w:rsidRDefault="00BD110E" w:rsidP="00AD180F">
            <w:pPr>
              <w:ind w:left="-32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sdt>
          <w:sdtPr>
            <w:rPr>
              <w:b/>
            </w:rPr>
            <w:id w:val="13391991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3A07EA88" w14:textId="12F8010A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CBD2CC2" w14:textId="37511499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064097F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1F266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710B93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79E92F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4864769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9786CEA" w14:textId="096BDF89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BF7116B" w14:textId="7E9BA5EE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5C30244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8CCF585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9F3EBD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DABB95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71115431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7FF188A7" w14:textId="387F8AEC" w:rsidR="00BD110E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70147742" w14:textId="455FCC7F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AAAC126" w14:textId="77777777" w:rsidTr="00701472">
        <w:trPr>
          <w:trHeight w:val="1042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DEC70A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32AAFE6E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64EF7F2D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sdt>
          <w:sdtPr>
            <w:rPr>
              <w:b/>
            </w:rPr>
            <w:id w:val="-16273059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2EECA8C" w14:textId="2DAD96D3" w:rsidR="00BD110E" w:rsidRPr="00410951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2DDD3799" w14:textId="5411758A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2527AE" w:rsidRPr="00B739CD" w14:paraId="0BBA932E" w14:textId="77777777" w:rsidTr="00701472">
        <w:trPr>
          <w:trHeight w:val="1042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682DBB9" w14:textId="77777777" w:rsidR="002527AE" w:rsidRPr="00410951" w:rsidRDefault="002527A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75343A9F" w14:textId="77777777" w:rsidR="002527AE" w:rsidRPr="00410951" w:rsidRDefault="002527A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6FB9CD9C" w14:textId="18213783" w:rsidR="002527AE" w:rsidRPr="00807C7E" w:rsidRDefault="002527AE" w:rsidP="00807C7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Los 6</w:t>
            </w:r>
          </w:p>
        </w:tc>
        <w:sdt>
          <w:sdtPr>
            <w:rPr>
              <w:b/>
            </w:rPr>
            <w:id w:val="1242673311"/>
            <w:placeholder>
              <w:docPart w:val="51807C8857334EC5BFB3EC7B2ADB07A3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4611D095" w14:textId="13442915" w:rsidR="002527AE" w:rsidRDefault="0005142B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47BC829" w14:textId="495B7906" w:rsidR="002527AE" w:rsidRDefault="002527AE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2527AE" w:rsidRPr="00B739CD" w14:paraId="554BA5A3" w14:textId="77777777" w:rsidTr="00701472">
        <w:trPr>
          <w:trHeight w:val="1042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A50922E" w14:textId="77777777" w:rsidR="002527AE" w:rsidRPr="00410951" w:rsidRDefault="002527A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6004E219" w14:textId="77777777" w:rsidR="002527AE" w:rsidRPr="00410951" w:rsidRDefault="002527A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662CECC" w14:textId="312BE9DA" w:rsidR="002527AE" w:rsidRPr="00807C7E" w:rsidRDefault="002527AE" w:rsidP="00807C7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Los 7</w:t>
            </w:r>
          </w:p>
        </w:tc>
        <w:sdt>
          <w:sdtPr>
            <w:rPr>
              <w:b/>
            </w:rPr>
            <w:id w:val="277618582"/>
            <w:placeholder>
              <w:docPart w:val="10A24A7FB4984F308D648640C301847D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07A4294D" w14:textId="042FBE6D" w:rsidR="002527AE" w:rsidRDefault="0005142B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FD1237F" w14:textId="620CFE1E" w:rsidR="002527AE" w:rsidRDefault="002527AE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1C60F2" w14:paraId="36D6D195" w14:textId="77777777" w:rsidTr="00A461FA">
        <w:trPr>
          <w:trHeight w:val="284"/>
        </w:trPr>
        <w:tc>
          <w:tcPr>
            <w:tcW w:w="7102" w:type="dxa"/>
            <w:gridSpan w:val="6"/>
            <w:noWrap/>
            <w:tcMar>
              <w:left w:w="28" w:type="dxa"/>
            </w:tcMar>
            <w:vAlign w:val="center"/>
          </w:tcPr>
          <w:p w14:paraId="23C09D1B" w14:textId="77777777" w:rsidR="00BD110E" w:rsidRPr="00410951" w:rsidRDefault="00BD110E" w:rsidP="00D35826">
            <w:pPr>
              <w:pStyle w:val="berschrift1"/>
            </w:pPr>
            <w:r>
              <w:t>Anzahl der Nebenangebote</w:t>
            </w:r>
          </w:p>
        </w:tc>
        <w:tc>
          <w:tcPr>
            <w:tcW w:w="773" w:type="dxa"/>
            <w:gridSpan w:val="2"/>
            <w:vAlign w:val="center"/>
          </w:tcPr>
          <w:p w14:paraId="2F57E78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1</w:t>
            </w:r>
          </w:p>
        </w:tc>
        <w:tc>
          <w:tcPr>
            <w:tcW w:w="1023" w:type="dxa"/>
            <w:tcBorders>
              <w:bottom w:val="single" w:sz="4" w:space="0" w:color="7F7F7F"/>
            </w:tcBorders>
            <w:vAlign w:val="center"/>
          </w:tcPr>
          <w:p w14:paraId="5A5A144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CC82F9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6D18A91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A33022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41E6F89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54DAE7C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6CFACF5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CF0A407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26D069FA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FBDB76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C32361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D514534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1D8AEB0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10B264C4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7191760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47E6D3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12FD4AF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42FEF5EC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4A2D28FD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18A4BF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C23FB20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46A044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233A6F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3298ECA2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FBABE59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2A25185A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E4CB1" w:rsidRPr="001C60F2" w14:paraId="55EBD9BD" w14:textId="77777777" w:rsidTr="00A461FA">
        <w:trPr>
          <w:trHeight w:val="291"/>
        </w:trPr>
        <w:tc>
          <w:tcPr>
            <w:tcW w:w="7102" w:type="dxa"/>
            <w:gridSpan w:val="6"/>
            <w:noWrap/>
            <w:tcMar>
              <w:left w:w="28" w:type="dxa"/>
            </w:tcMar>
          </w:tcPr>
          <w:p w14:paraId="6FAD935C" w14:textId="77777777" w:rsidR="00DE4CB1" w:rsidRPr="00A11C8E" w:rsidRDefault="00DE4CB1" w:rsidP="00DE4CB1">
            <w:pPr>
              <w:pStyle w:val="berschrift1"/>
            </w:pPr>
            <w:r w:rsidRPr="00B739CD">
              <w:lastRenderedPageBreak/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Pr="00B739CD">
              <w:t xml:space="preserve"> für Haupt- und alle Nebenangebote</w:t>
            </w:r>
          </w:p>
        </w:tc>
        <w:tc>
          <w:tcPr>
            <w:tcW w:w="773" w:type="dxa"/>
            <w:gridSpan w:val="2"/>
            <w:vAlign w:val="bottom"/>
          </w:tcPr>
          <w:p w14:paraId="70FB253C" w14:textId="77777777" w:rsidR="00DE4CB1" w:rsidRPr="00410951" w:rsidRDefault="00DE4CB1" w:rsidP="00DE4CB1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1838185873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bottom w:val="single" w:sz="4" w:space="0" w:color="7F7F7F"/>
                </w:tcBorders>
                <w:vAlign w:val="center"/>
              </w:tcPr>
              <w:p w14:paraId="6DD04F87" w14:textId="7155FF71" w:rsidR="00DE4CB1" w:rsidRPr="00410951" w:rsidRDefault="00DE4CB1" w:rsidP="00DE4CB1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B87DB10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08EA4053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0D1B46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15DC30B0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3B4484C3" w14:textId="77777777" w:rsidR="00DE4CB1" w:rsidRPr="00410951" w:rsidRDefault="00DE4CB1" w:rsidP="00DE4CB1">
            <w:pPr>
              <w:jc w:val="left"/>
              <w:rPr>
                <w:b/>
              </w:rPr>
            </w:pPr>
            <w:r>
              <w:rPr>
                <w:b/>
              </w:rPr>
              <w:t>Los 2</w:t>
            </w:r>
          </w:p>
        </w:tc>
        <w:sdt>
          <w:sdtPr>
            <w:rPr>
              <w:b/>
            </w:rPr>
            <w:id w:val="-1667082446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center"/>
              </w:tcPr>
              <w:p w14:paraId="4EA608DA" w14:textId="3E0DBB0E" w:rsidR="00DE4CB1" w:rsidRPr="00410951" w:rsidRDefault="00DE4CB1" w:rsidP="00DE4CB1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2AE6F22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211BCFFE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DB262E2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F882A74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05D18062" w14:textId="77777777" w:rsidR="00DE4CB1" w:rsidRPr="00807C7E" w:rsidRDefault="00DE4CB1" w:rsidP="00DE4CB1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2137555038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136D3B7" w14:textId="33468713" w:rsidR="00DE4CB1" w:rsidRPr="00410951" w:rsidRDefault="00DE4CB1" w:rsidP="00DE4CB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F650273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2E703BA9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307116C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01344763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4DA34AB3" w14:textId="77777777" w:rsidR="00DE4CB1" w:rsidRPr="00807C7E" w:rsidRDefault="00DE4CB1" w:rsidP="00DE4CB1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-1137407775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0C75958A" w14:textId="454E7764" w:rsidR="00DE4CB1" w:rsidRPr="00410951" w:rsidRDefault="00DE4CB1" w:rsidP="00DE4CB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15F68C47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565D2B4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2ADA142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A1012CD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55AE3AA8" w14:textId="77777777" w:rsidR="00DE4CB1" w:rsidRPr="00807C7E" w:rsidRDefault="00DE4CB1" w:rsidP="00DE4CB1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sdt>
          <w:sdtPr>
            <w:rPr>
              <w:b/>
            </w:rPr>
            <w:id w:val="1101225481"/>
            <w:placeholder>
              <w:docPart w:val="DCB08C5B775D47AC838B64FF0EF5B995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80D265C" w14:textId="53771ADC" w:rsidR="00DE4CB1" w:rsidRPr="00410951" w:rsidRDefault="00DE4CB1" w:rsidP="00DE4CB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4B855D68" w14:textId="77777777" w:rsidR="00DE4CB1" w:rsidRPr="00410951" w:rsidRDefault="00DE4CB1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E4CB1" w:rsidRPr="001C60F2" w14:paraId="631C2447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F525474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47EC42D" w14:textId="77777777" w:rsidR="00DE4CB1" w:rsidRPr="00410951" w:rsidRDefault="00DE4CB1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38CA9D" w14:textId="395E53E3" w:rsidR="00DE4CB1" w:rsidRPr="00807C7E" w:rsidRDefault="00EA1F84" w:rsidP="00DE4CB1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Los 6</w:t>
            </w:r>
          </w:p>
        </w:tc>
        <w:sdt>
          <w:sdtPr>
            <w:rPr>
              <w:b/>
            </w:rPr>
            <w:id w:val="-275556532"/>
            <w:placeholder>
              <w:docPart w:val="D89B2A1766284EC99388B09CE1F614EE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</w:tcBorders>
                <w:vAlign w:val="center"/>
              </w:tcPr>
              <w:p w14:paraId="53C1C1D3" w14:textId="2931F6DC" w:rsidR="00DE4CB1" w:rsidRPr="00410951" w:rsidRDefault="00EA1F84" w:rsidP="00DE4CB1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4B359EDB" w14:textId="4CF76DAF" w:rsidR="00DE4CB1" w:rsidRPr="00410951" w:rsidRDefault="00EA1F84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2527AE" w:rsidRPr="001C60F2" w14:paraId="318C60F2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26C2CA2" w14:textId="77777777" w:rsidR="002527AE" w:rsidRPr="00410951" w:rsidRDefault="002527AE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1AF92EE7" w14:textId="77777777" w:rsidR="002527AE" w:rsidRPr="00410951" w:rsidRDefault="002527AE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6489048B" w14:textId="64455AC8" w:rsidR="002527AE" w:rsidRPr="00807C7E" w:rsidRDefault="00EA1F84" w:rsidP="00DE4CB1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Los 7</w:t>
            </w:r>
          </w:p>
        </w:tc>
        <w:sdt>
          <w:sdtPr>
            <w:rPr>
              <w:b/>
            </w:rPr>
            <w:id w:val="1597064192"/>
            <w:placeholder>
              <w:docPart w:val="4B463F2667C24755B247D8F3E44E2242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</w:tcBorders>
                <w:vAlign w:val="center"/>
              </w:tcPr>
              <w:p w14:paraId="77804446" w14:textId="7B3A3670" w:rsidR="002527AE" w:rsidRPr="00410951" w:rsidRDefault="00EA1F84" w:rsidP="00DE4CB1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0EC83455" w14:textId="4B37ABD0" w:rsidR="002527AE" w:rsidRPr="00410951" w:rsidRDefault="00EA1F84" w:rsidP="00DE4CB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2527AE" w:rsidRPr="001C60F2" w14:paraId="0BDA0587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589092D" w14:textId="77777777" w:rsidR="002527AE" w:rsidRPr="00410951" w:rsidRDefault="002527AE" w:rsidP="00DE4CB1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4531D086" w14:textId="77777777" w:rsidR="002527AE" w:rsidRPr="00410951" w:rsidRDefault="002527AE" w:rsidP="00DE4CB1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31981F8" w14:textId="77777777" w:rsidR="002527AE" w:rsidRPr="00807C7E" w:rsidRDefault="002527AE" w:rsidP="00DE4CB1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249BC00B" w14:textId="77777777" w:rsidR="002527AE" w:rsidRPr="00410951" w:rsidRDefault="002527AE" w:rsidP="00DE4CB1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06231B46" w14:textId="77777777" w:rsidR="002527AE" w:rsidRPr="00410951" w:rsidRDefault="002527AE" w:rsidP="00DE4CB1">
            <w:pPr>
              <w:jc w:val="center"/>
              <w:rPr>
                <w:b/>
              </w:rPr>
            </w:pPr>
          </w:p>
        </w:tc>
      </w:tr>
      <w:tr w:rsidR="00DE4CB1" w:rsidRPr="008C109B" w14:paraId="6620C068" w14:textId="77777777" w:rsidTr="00456DC3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49A8A723" w14:textId="77777777" w:rsidR="00DE4CB1" w:rsidRPr="008C109B" w:rsidRDefault="00DE4CB1" w:rsidP="00DE4CB1"/>
        </w:tc>
      </w:tr>
      <w:tr w:rsidR="00DE4CB1" w:rsidRPr="001C60F2" w14:paraId="4B528DF5" w14:textId="77777777" w:rsidTr="007A78B0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118235B1" w14:textId="77777777" w:rsidR="00DE4CB1" w:rsidRPr="00410951" w:rsidRDefault="00DE4CB1" w:rsidP="00DE4CB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E4CB1" w:rsidRPr="001C60F2" w14:paraId="110A4D6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91CD4DC" w14:textId="77777777" w:rsidR="00DE4CB1" w:rsidRPr="001C60F2" w:rsidRDefault="00DE4CB1" w:rsidP="00DE4CB1">
            <w:pPr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221EC222" w14:textId="77777777" w:rsidR="00DE4CB1" w:rsidRPr="001C60F2" w:rsidRDefault="00DE4CB1" w:rsidP="00DE4CB1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L/B), Ausgabe 2003</w:t>
            </w:r>
            <w:r w:rsidRPr="001C60F2">
              <w:t>,</w:t>
            </w:r>
          </w:p>
        </w:tc>
      </w:tr>
      <w:tr w:rsidR="00DE4CB1" w:rsidRPr="001C60F2" w14:paraId="7CC5DD3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347FAA0" w14:textId="77777777" w:rsidR="00DE4CB1" w:rsidRPr="001C60F2" w:rsidRDefault="00DE4CB1" w:rsidP="00DE4CB1">
            <w:pPr>
              <w:contextualSpacing/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0B66AB4A" w14:textId="77777777" w:rsidR="00DE4CB1" w:rsidRDefault="00DE4CB1" w:rsidP="00DE4CB1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>Unterlagen gem. Aufforderung zur Angebotsabgabe, Anlagen – Teil B</w:t>
            </w:r>
          </w:p>
        </w:tc>
      </w:tr>
      <w:tr w:rsidR="00DE4CB1" w:rsidRPr="008C109B" w14:paraId="74E3E98C" w14:textId="77777777" w:rsidTr="00A461FA">
        <w:trPr>
          <w:trHeight w:val="113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DC4950B" w14:textId="77777777" w:rsidR="00DE4CB1" w:rsidRPr="008C109B" w:rsidRDefault="00DE4CB1" w:rsidP="00DE4CB1"/>
        </w:tc>
        <w:tc>
          <w:tcPr>
            <w:tcW w:w="8193" w:type="dxa"/>
            <w:gridSpan w:val="7"/>
            <w:noWrap/>
            <w:vAlign w:val="center"/>
          </w:tcPr>
          <w:p w14:paraId="0996AFD3" w14:textId="77777777" w:rsidR="00DE4CB1" w:rsidRPr="008C109B" w:rsidRDefault="00DE4CB1" w:rsidP="00DE4CB1"/>
        </w:tc>
      </w:tr>
      <w:tr w:rsidR="00DE4CB1" w:rsidRPr="00973D97" w14:paraId="5FC63868" w14:textId="77777777" w:rsidTr="007A78B0">
        <w:trPr>
          <w:cantSplit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6838D07" w14:textId="77777777" w:rsidR="00DE4CB1" w:rsidRPr="00666F19" w:rsidRDefault="00DE4CB1" w:rsidP="00DE4CB1">
            <w:pPr>
              <w:pStyle w:val="berschrift1"/>
            </w:pPr>
            <w:r w:rsidRPr="00666F19">
              <w:t>Ich/Wir erkläre(n), dass</w:t>
            </w:r>
          </w:p>
        </w:tc>
      </w:tr>
      <w:tr w:rsidR="00DE4CB1" w:rsidRPr="001C60F2" w14:paraId="397EE6A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B65A5FA" w14:textId="77777777" w:rsidR="00DE4CB1" w:rsidRPr="0027784E" w:rsidRDefault="00DE4CB1" w:rsidP="00DE4CB1">
            <w:pPr>
              <w:rPr>
                <w:b/>
              </w:rPr>
            </w:pPr>
          </w:p>
        </w:tc>
        <w:tc>
          <w:tcPr>
            <w:tcW w:w="278" w:type="dxa"/>
            <w:noWrap/>
          </w:tcPr>
          <w:p w14:paraId="559D2423" w14:textId="77777777" w:rsidR="00DE4CB1" w:rsidRDefault="00DE4CB1" w:rsidP="00DE4CB1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8803506" w14:textId="77777777" w:rsidR="00DE4CB1" w:rsidRDefault="00DE4CB1" w:rsidP="00DE4CB1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DE4CB1" w:rsidRPr="001C60F2" w14:paraId="286504E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631C03" w14:textId="77777777" w:rsidR="00DE4CB1" w:rsidRPr="00973D97" w:rsidRDefault="00DE4CB1" w:rsidP="00DE4CB1"/>
        </w:tc>
        <w:tc>
          <w:tcPr>
            <w:tcW w:w="278" w:type="dxa"/>
            <w:noWrap/>
          </w:tcPr>
          <w:p w14:paraId="79367148" w14:textId="77777777" w:rsidR="00DE4CB1" w:rsidRPr="001C60F2" w:rsidRDefault="00DE4CB1" w:rsidP="00DE4CB1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38A4E153" w14:textId="77777777" w:rsidR="00DE4CB1" w:rsidRPr="00666F19" w:rsidRDefault="00DE4CB1" w:rsidP="00DE4CB1">
            <w:pPr>
              <w:jc w:val="left"/>
            </w:pPr>
            <w:r w:rsidRPr="00666F19">
              <w:t>ich/wir de</w:t>
            </w:r>
            <w:r>
              <w:t>n</w:t>
            </w:r>
            <w:r w:rsidRPr="00666F19">
              <w:t xml:space="preserve"> Wortlaut de</w:t>
            </w:r>
            <w:r>
              <w:t>r</w:t>
            </w:r>
            <w:r w:rsidRPr="00666F19">
              <w:t xml:space="preserve"> vom Auftraggeber verfassten </w:t>
            </w:r>
            <w:r>
              <w:t xml:space="preserve">Langfassung des </w:t>
            </w:r>
            <w:proofErr w:type="gramStart"/>
            <w:r w:rsidRPr="00666F19">
              <w:t>Leistungsverzeichnisses  als</w:t>
            </w:r>
            <w:proofErr w:type="gramEnd"/>
            <w:r w:rsidRPr="00666F19">
              <w:t xml:space="preserve"> alleinverbindlich anerkenne(n)</w:t>
            </w:r>
            <w:r>
              <w:t>.</w:t>
            </w:r>
          </w:p>
        </w:tc>
      </w:tr>
      <w:tr w:rsidR="00DE4CB1" w:rsidRPr="00B739CD" w14:paraId="35C7A7BC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6799391" w14:textId="77777777" w:rsidR="00DE4CB1" w:rsidRPr="00973D97" w:rsidRDefault="00DE4CB1" w:rsidP="00DE4CB1"/>
        </w:tc>
        <w:tc>
          <w:tcPr>
            <w:tcW w:w="278" w:type="dxa"/>
            <w:noWrap/>
          </w:tcPr>
          <w:p w14:paraId="411EFB5D" w14:textId="77777777" w:rsidR="00DE4CB1" w:rsidRPr="00B739CD" w:rsidRDefault="00DE4CB1" w:rsidP="00DE4CB1">
            <w:pPr>
              <w:jc w:val="right"/>
            </w:pPr>
            <w:r w:rsidRPr="00B739CD"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5C9E08E2" w14:textId="77777777" w:rsidR="00DE4CB1" w:rsidRPr="00666F19" w:rsidRDefault="00DE4CB1" w:rsidP="00DE4CB1">
            <w:pPr>
              <w:tabs>
                <w:tab w:val="left" w:pos="0"/>
              </w:tabs>
              <w:jc w:val="left"/>
            </w:pPr>
            <w:r w:rsidRPr="00666F19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zugegangene </w:t>
            </w:r>
            <w:r w:rsidRPr="00666F19">
              <w:rPr>
                <w:rFonts w:cs="Arial"/>
              </w:rPr>
              <w:t>Änderungen der Vergabeunterlagen Gegenstand meines/unseres Ange</w:t>
            </w:r>
            <w:r>
              <w:rPr>
                <w:rFonts w:cs="Arial"/>
              </w:rPr>
              <w:softHyphen/>
            </w:r>
            <w:r w:rsidRPr="00666F19">
              <w:rPr>
                <w:rFonts w:cs="Arial"/>
              </w:rPr>
              <w:t>botes sind.</w:t>
            </w:r>
          </w:p>
        </w:tc>
      </w:tr>
      <w:tr w:rsidR="00DE4CB1" w:rsidRPr="001C60F2" w14:paraId="199F57D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77AA4C6" w14:textId="77777777" w:rsidR="00DE4CB1" w:rsidRPr="00973D97" w:rsidRDefault="00DE4CB1" w:rsidP="00DE4CB1"/>
        </w:tc>
        <w:tc>
          <w:tcPr>
            <w:tcW w:w="278" w:type="dxa"/>
            <w:noWrap/>
          </w:tcPr>
          <w:p w14:paraId="471012BA" w14:textId="77777777" w:rsidR="00DE4CB1" w:rsidRPr="001C60F2" w:rsidRDefault="00DE4CB1" w:rsidP="00DE4CB1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4EAB3865" w14:textId="77777777" w:rsidR="00DE4CB1" w:rsidRPr="00666F19" w:rsidRDefault="00DE4CB1" w:rsidP="00DE4CB1">
            <w:pPr>
              <w:jc w:val="left"/>
            </w:pPr>
            <w:proofErr w:type="gramStart"/>
            <w:r w:rsidRPr="00666F19">
              <w:t>das</w:t>
            </w:r>
            <w:proofErr w:type="gramEnd"/>
            <w:r w:rsidRPr="00666F19"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>
              <w:t>.</w:t>
            </w:r>
          </w:p>
        </w:tc>
      </w:tr>
      <w:tr w:rsidR="00DE4CB1" w:rsidRPr="005566B1" w14:paraId="5F100DF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0F93164" w14:textId="77777777" w:rsidR="00DE4CB1" w:rsidRPr="00973D97" w:rsidRDefault="00DE4CB1" w:rsidP="00DE4CB1"/>
        </w:tc>
        <w:tc>
          <w:tcPr>
            <w:tcW w:w="278" w:type="dxa"/>
            <w:noWrap/>
          </w:tcPr>
          <w:p w14:paraId="42E886D8" w14:textId="77777777" w:rsidR="00DE4CB1" w:rsidRPr="005566B1" w:rsidRDefault="00DE4CB1" w:rsidP="00DE4CB1">
            <w:pPr>
              <w:jc w:val="right"/>
              <w:rPr>
                <w:i/>
              </w:rPr>
            </w:pPr>
            <w:r w:rsidRPr="005566B1">
              <w:rPr>
                <w:i/>
              </w:rP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6D89EB2D" w14:textId="77777777" w:rsidR="00DE4CB1" w:rsidRPr="00666F19" w:rsidRDefault="00DE4CB1" w:rsidP="00DE4CB1">
            <w:pPr>
              <w:tabs>
                <w:tab w:val="left" w:pos="0"/>
              </w:tabs>
              <w:jc w:val="left"/>
            </w:pPr>
            <w:r>
              <w:t>falls</w:t>
            </w:r>
            <w:r w:rsidRPr="00666F19">
              <w:t xml:space="preserve"> von mir/uns mehrere Nebenangebote abgegeben wurden, mein</w:t>
            </w:r>
            <w:r>
              <w:t>/unser</w:t>
            </w:r>
            <w:r w:rsidRPr="00666F19">
              <w:t xml:space="preserve"> Angebot auch </w:t>
            </w:r>
            <w:r>
              <w:t xml:space="preserve">die </w:t>
            </w:r>
            <w:r w:rsidRPr="00666F19">
              <w:t>K</w:t>
            </w:r>
            <w:r>
              <w:t>umulation</w:t>
            </w:r>
            <w:r w:rsidRPr="00666F19">
              <w:t xml:space="preserve"> der Nebenangebote</w:t>
            </w:r>
            <w:r>
              <w:t xml:space="preserve">, die sich nicht gegenseitig ausschließen, </w:t>
            </w:r>
            <w:r w:rsidRPr="00666F19">
              <w:t>umfasst</w:t>
            </w:r>
            <w:r>
              <w:t>.</w:t>
            </w:r>
          </w:p>
        </w:tc>
      </w:tr>
      <w:tr w:rsidR="00DE4CB1" w:rsidRPr="005566B1" w14:paraId="091D7D4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F496E0" w14:textId="77777777" w:rsidR="00DE4CB1" w:rsidRPr="00973D97" w:rsidRDefault="00DE4CB1" w:rsidP="00DE4CB1"/>
        </w:tc>
        <w:tc>
          <w:tcPr>
            <w:tcW w:w="278" w:type="dxa"/>
            <w:noWrap/>
          </w:tcPr>
          <w:p w14:paraId="134CB032" w14:textId="77777777" w:rsidR="00DE4CB1" w:rsidRPr="001C60F2" w:rsidRDefault="00DE4CB1" w:rsidP="00DE4CB1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0103713" w14:textId="45E3824C" w:rsidR="00DE4CB1" w:rsidRDefault="00DE4CB1" w:rsidP="00DE4CB1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DE4CB1" w:rsidRPr="00635A4E" w14:paraId="0A33AB74" w14:textId="77777777" w:rsidTr="007A78B0">
        <w:trPr>
          <w:cantSplit/>
          <w:trHeight w:hRule="exact" w:val="113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5B575F" w14:textId="77777777" w:rsidR="00DE4CB1" w:rsidRPr="00635A4E" w:rsidRDefault="00DE4CB1" w:rsidP="00DE4CB1">
            <w:pPr>
              <w:jc w:val="left"/>
              <w:rPr>
                <w:b/>
              </w:rPr>
            </w:pPr>
          </w:p>
        </w:tc>
      </w:tr>
      <w:tr w:rsidR="00DE4CB1" w:rsidRPr="00410951" w14:paraId="1B89E520" w14:textId="77777777" w:rsidTr="007A78B0">
        <w:trPr>
          <w:cantSplit/>
          <w:trHeight w:val="284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453D88" w14:textId="77777777" w:rsidR="00DE4CB1" w:rsidRDefault="00DE4CB1" w:rsidP="00DE4CB1">
            <w:pPr>
              <w:jc w:val="left"/>
            </w:pPr>
            <w:r>
              <w:t>Unterschrift (bei schriftlichem Angebot)</w:t>
            </w:r>
          </w:p>
          <w:p w14:paraId="2A5673AF" w14:textId="77777777" w:rsidR="00DE4CB1" w:rsidRPr="00126C7B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51A0BBFE" w14:textId="77777777" w:rsidR="00DE4CB1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1E58DAB0" w14:textId="77777777" w:rsidR="00DE4CB1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51CA5C7E" w14:textId="77777777" w:rsidR="00DE4CB1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5B4B1D59" w14:textId="77777777" w:rsidR="00DE4CB1" w:rsidRDefault="00DE4CB1" w:rsidP="00DE4CB1">
            <w:pPr>
              <w:jc w:val="left"/>
              <w:rPr>
                <w:sz w:val="18"/>
                <w:szCs w:val="18"/>
              </w:rPr>
            </w:pPr>
          </w:p>
          <w:p w14:paraId="6BB1B56C" w14:textId="77777777" w:rsidR="00DE4CB1" w:rsidRPr="00FA6D6C" w:rsidRDefault="00DE4CB1" w:rsidP="00DE4CB1">
            <w:pPr>
              <w:jc w:val="left"/>
            </w:pPr>
          </w:p>
        </w:tc>
      </w:tr>
      <w:tr w:rsidR="00DE4CB1" w:rsidRPr="00410951" w14:paraId="00992BF0" w14:textId="77777777" w:rsidTr="007A78B0">
        <w:trPr>
          <w:cantSplit/>
          <w:trHeight w:val="397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27BDE4" w14:textId="77777777" w:rsidR="00DE4CB1" w:rsidRDefault="00DE4CB1" w:rsidP="00DE4CB1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3AC8F52" w14:textId="647526D6" w:rsidR="00DE4CB1" w:rsidRPr="006D4883" w:rsidRDefault="00DE4CB1" w:rsidP="00DE4CB1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E031F2C" w14:textId="77777777" w:rsidR="00DE4CB1" w:rsidRPr="006D4883" w:rsidRDefault="00DE4CB1" w:rsidP="00DE4CB1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 </w:t>
            </w:r>
          </w:p>
          <w:p w14:paraId="78CFA16A" w14:textId="28F80F84" w:rsidR="00DE4CB1" w:rsidRPr="006D4883" w:rsidRDefault="00DE4CB1" w:rsidP="00DE4CB1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signiert/mit elektronischem Siegel versehen werden muss, </w:t>
            </w:r>
            <w:r w:rsidRPr="006D4883">
              <w:rPr>
                <w:b/>
                <w:bCs/>
              </w:rPr>
              <w:t>nicht wie vorgegeben signiert</w:t>
            </w:r>
            <w:r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507055D2" w14:textId="77777777" w:rsidR="00DE4CB1" w:rsidRPr="00807C7E" w:rsidRDefault="00DE4CB1" w:rsidP="00DE4CB1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F375714" w14:textId="77777777" w:rsidR="00140608" w:rsidRPr="00635A4E" w:rsidRDefault="00140608">
      <w:pPr>
        <w:rPr>
          <w:sz w:val="12"/>
          <w:szCs w:val="12"/>
        </w:rPr>
      </w:pPr>
    </w:p>
    <w:sectPr w:rsidR="00140608" w:rsidRPr="00635A4E" w:rsidSect="00473D23">
      <w:headerReference w:type="default" r:id="rId11"/>
      <w:footerReference w:type="default" r:id="rId12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46F4F" w14:textId="77777777" w:rsidR="00891B58" w:rsidRDefault="00891B58">
      <w:r>
        <w:separator/>
      </w:r>
    </w:p>
    <w:p w14:paraId="053EF9F4" w14:textId="77777777" w:rsidR="00891B58" w:rsidRDefault="00891B58"/>
    <w:p w14:paraId="5C07A75B" w14:textId="77777777" w:rsidR="00891B58" w:rsidRDefault="00891B58"/>
  </w:endnote>
  <w:endnote w:type="continuationSeparator" w:id="0">
    <w:p w14:paraId="67C20357" w14:textId="77777777" w:rsidR="00891B58" w:rsidRDefault="00891B58">
      <w:r>
        <w:continuationSeparator/>
      </w:r>
    </w:p>
    <w:p w14:paraId="19070922" w14:textId="77777777" w:rsidR="00891B58" w:rsidRDefault="00891B58"/>
    <w:p w14:paraId="3DF61FBD" w14:textId="77777777" w:rsidR="00891B58" w:rsidRDefault="00891B58"/>
  </w:endnote>
  <w:endnote w:type="continuationNotice" w:id="1">
    <w:p w14:paraId="115C9792" w14:textId="77777777" w:rsidR="00891B58" w:rsidRDefault="00891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A461FA" w:rsidRPr="00D6072E" w14:paraId="0E2F0877" w14:textId="77777777" w:rsidTr="00485D27">
      <w:trPr>
        <w:cantSplit/>
        <w:trHeight w:hRule="exact" w:val="397"/>
      </w:trPr>
      <w:tc>
        <w:tcPr>
          <w:tcW w:w="147" w:type="dxa"/>
          <w:vAlign w:val="center"/>
        </w:tcPr>
        <w:p w14:paraId="5A18F394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A456AA2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3A6C8E" wp14:editId="6163704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418719D" w14:textId="124F08C6" w:rsidR="00A461FA" w:rsidRPr="00D6072E" w:rsidRDefault="00A461FA" w:rsidP="00A461FA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AF08C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8CB66AE" w14:textId="3DEDAB72" w:rsidR="00A461FA" w:rsidRPr="00D6072E" w:rsidRDefault="00A461F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1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4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D647C3F" w14:textId="77777777" w:rsidR="00A461FA" w:rsidRPr="00551B7B" w:rsidRDefault="00A461F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5D8A4" w14:textId="77777777" w:rsidR="00891B58" w:rsidRDefault="00891B58" w:rsidP="00026D23">
      <w:r>
        <w:separator/>
      </w:r>
    </w:p>
  </w:footnote>
  <w:footnote w:type="continuationSeparator" w:id="0">
    <w:p w14:paraId="6819BCCC" w14:textId="77777777" w:rsidR="00891B58" w:rsidRDefault="00891B58">
      <w:r>
        <w:continuationSeparator/>
      </w:r>
    </w:p>
    <w:p w14:paraId="3E6CD46C" w14:textId="77777777" w:rsidR="00891B58" w:rsidRDefault="00891B58"/>
    <w:p w14:paraId="701E05CE" w14:textId="77777777" w:rsidR="00891B58" w:rsidRDefault="00891B58"/>
  </w:footnote>
  <w:footnote w:type="continuationNotice" w:id="1">
    <w:p w14:paraId="6492B878" w14:textId="77777777" w:rsidR="00891B58" w:rsidRDefault="00891B58"/>
  </w:footnote>
  <w:footnote w:id="2">
    <w:p w14:paraId="59145948" w14:textId="77777777" w:rsidR="00A461FA" w:rsidRPr="00473D23" w:rsidRDefault="00A461FA" w:rsidP="00AF7B79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FB47" w14:textId="77777777" w:rsidR="00A461FA" w:rsidRDefault="00A461FA" w:rsidP="00473D23">
    <w:pPr>
      <w:pStyle w:val="Kopfzeile"/>
    </w:pPr>
    <w:r>
      <w:t>633</w:t>
    </w:r>
  </w:p>
  <w:p w14:paraId="5301CC67" w14:textId="77777777" w:rsidR="00A461FA" w:rsidRPr="00DC6699" w:rsidRDefault="00A461FA" w:rsidP="00473D23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proofErr w:type="gramStart"/>
    <w:r w:rsidRPr="00DC6699">
      <w:rPr>
        <w:b w:val="0"/>
        <w:sz w:val="16"/>
        <w:szCs w:val="16"/>
      </w:rPr>
      <w:t xml:space="preserve">Angebotsschreiben </w:t>
    </w:r>
    <w:r>
      <w:rPr>
        <w:b w:val="0"/>
        <w:sz w:val="16"/>
        <w:szCs w:val="16"/>
      </w:rPr>
      <w:t xml:space="preserve"> Lose</w:t>
    </w:r>
    <w:proofErr w:type="gramEnd"/>
    <w:r>
      <w:rPr>
        <w:b w:val="0"/>
        <w:sz w:val="16"/>
        <w:szCs w:val="16"/>
      </w:rPr>
      <w:t xml:space="preserve"> – Liefer-/Dienstleistungen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8201AD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6125872">
    <w:abstractNumId w:val="1"/>
  </w:num>
  <w:num w:numId="2" w16cid:durableId="1763528983">
    <w:abstractNumId w:val="7"/>
  </w:num>
  <w:num w:numId="3" w16cid:durableId="325283512">
    <w:abstractNumId w:val="9"/>
  </w:num>
  <w:num w:numId="4" w16cid:durableId="1096055842">
    <w:abstractNumId w:val="24"/>
  </w:num>
  <w:num w:numId="5" w16cid:durableId="264462290">
    <w:abstractNumId w:val="11"/>
  </w:num>
  <w:num w:numId="6" w16cid:durableId="21444546">
    <w:abstractNumId w:val="3"/>
  </w:num>
  <w:num w:numId="7" w16cid:durableId="1378427633">
    <w:abstractNumId w:val="15"/>
  </w:num>
  <w:num w:numId="8" w16cid:durableId="846867210">
    <w:abstractNumId w:val="10"/>
  </w:num>
  <w:num w:numId="9" w16cid:durableId="1183785949">
    <w:abstractNumId w:val="23"/>
  </w:num>
  <w:num w:numId="10" w16cid:durableId="1235359120">
    <w:abstractNumId w:val="6"/>
  </w:num>
  <w:num w:numId="11" w16cid:durableId="387803509">
    <w:abstractNumId w:val="13"/>
  </w:num>
  <w:num w:numId="12" w16cid:durableId="1398167290">
    <w:abstractNumId w:val="13"/>
  </w:num>
  <w:num w:numId="13" w16cid:durableId="917180166">
    <w:abstractNumId w:val="13"/>
  </w:num>
  <w:num w:numId="14" w16cid:durableId="1885018442">
    <w:abstractNumId w:val="13"/>
  </w:num>
  <w:num w:numId="15" w16cid:durableId="619724928">
    <w:abstractNumId w:val="13"/>
  </w:num>
  <w:num w:numId="16" w16cid:durableId="1424380145">
    <w:abstractNumId w:val="2"/>
  </w:num>
  <w:num w:numId="17" w16cid:durableId="416558909">
    <w:abstractNumId w:val="2"/>
  </w:num>
  <w:num w:numId="18" w16cid:durableId="1435053322">
    <w:abstractNumId w:val="18"/>
  </w:num>
  <w:num w:numId="19" w16cid:durableId="208689576">
    <w:abstractNumId w:val="16"/>
  </w:num>
  <w:num w:numId="20" w16cid:durableId="686714850">
    <w:abstractNumId w:val="12"/>
  </w:num>
  <w:num w:numId="21" w16cid:durableId="1608000812">
    <w:abstractNumId w:val="8"/>
  </w:num>
  <w:num w:numId="22" w16cid:durableId="1576477296">
    <w:abstractNumId w:val="0"/>
  </w:num>
  <w:num w:numId="23" w16cid:durableId="1516110483">
    <w:abstractNumId w:val="17"/>
  </w:num>
  <w:num w:numId="24" w16cid:durableId="2099445980">
    <w:abstractNumId w:val="19"/>
  </w:num>
  <w:num w:numId="25" w16cid:durableId="1955672635">
    <w:abstractNumId w:val="22"/>
  </w:num>
  <w:num w:numId="26" w16cid:durableId="476193002">
    <w:abstractNumId w:val="4"/>
  </w:num>
  <w:num w:numId="27" w16cid:durableId="1911889107">
    <w:abstractNumId w:val="21"/>
  </w:num>
  <w:num w:numId="28" w16cid:durableId="110174209">
    <w:abstractNumId w:val="20"/>
  </w:num>
  <w:num w:numId="29" w16cid:durableId="478813804">
    <w:abstractNumId w:val="14"/>
  </w:num>
  <w:num w:numId="30" w16cid:durableId="1655140536">
    <w:abstractNumId w:val="2"/>
  </w:num>
  <w:num w:numId="31" w16cid:durableId="612592552">
    <w:abstractNumId w:val="2"/>
  </w:num>
  <w:num w:numId="32" w16cid:durableId="36976877">
    <w:abstractNumId w:val="2"/>
  </w:num>
  <w:num w:numId="33" w16cid:durableId="2126120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lRagPEiWaT7CKoEfxENp/KqG6jIGv4+KSoOjbAcmm7jB6rodFq+mVGwIDCQ1E+pdWEmbZbld0MGKhRb1HRhJw==" w:salt="re7IDEp0PlmEPAaIJQkgq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2077"/>
    <w:rsid w:val="000267B2"/>
    <w:rsid w:val="00026D23"/>
    <w:rsid w:val="00027DCE"/>
    <w:rsid w:val="00031CF9"/>
    <w:rsid w:val="000364B9"/>
    <w:rsid w:val="0004295C"/>
    <w:rsid w:val="00046C8E"/>
    <w:rsid w:val="0005142B"/>
    <w:rsid w:val="00063470"/>
    <w:rsid w:val="0006675C"/>
    <w:rsid w:val="000704D4"/>
    <w:rsid w:val="00081305"/>
    <w:rsid w:val="00083652"/>
    <w:rsid w:val="000848E7"/>
    <w:rsid w:val="0009046A"/>
    <w:rsid w:val="000A42AA"/>
    <w:rsid w:val="000A4825"/>
    <w:rsid w:val="000C026F"/>
    <w:rsid w:val="000D0DC3"/>
    <w:rsid w:val="000D2327"/>
    <w:rsid w:val="000E34C0"/>
    <w:rsid w:val="000F27B5"/>
    <w:rsid w:val="001028D9"/>
    <w:rsid w:val="00106076"/>
    <w:rsid w:val="00112821"/>
    <w:rsid w:val="00113A90"/>
    <w:rsid w:val="00113FAB"/>
    <w:rsid w:val="0012133E"/>
    <w:rsid w:val="00125245"/>
    <w:rsid w:val="00126C7B"/>
    <w:rsid w:val="00126E84"/>
    <w:rsid w:val="00127C79"/>
    <w:rsid w:val="00140608"/>
    <w:rsid w:val="00141E3C"/>
    <w:rsid w:val="001426F7"/>
    <w:rsid w:val="00143642"/>
    <w:rsid w:val="00144AAA"/>
    <w:rsid w:val="00144D50"/>
    <w:rsid w:val="00154EED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47CC"/>
    <w:rsid w:val="00201C31"/>
    <w:rsid w:val="002031BB"/>
    <w:rsid w:val="00206D22"/>
    <w:rsid w:val="0020785E"/>
    <w:rsid w:val="0021419F"/>
    <w:rsid w:val="002207FA"/>
    <w:rsid w:val="00231273"/>
    <w:rsid w:val="00232128"/>
    <w:rsid w:val="00233A2F"/>
    <w:rsid w:val="00243788"/>
    <w:rsid w:val="00245335"/>
    <w:rsid w:val="002517FD"/>
    <w:rsid w:val="00251A0A"/>
    <w:rsid w:val="002527AE"/>
    <w:rsid w:val="00263542"/>
    <w:rsid w:val="002748DF"/>
    <w:rsid w:val="002771F5"/>
    <w:rsid w:val="00280E29"/>
    <w:rsid w:val="00286C4B"/>
    <w:rsid w:val="00290DDB"/>
    <w:rsid w:val="002A481A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2F4ABC"/>
    <w:rsid w:val="00310390"/>
    <w:rsid w:val="0031077D"/>
    <w:rsid w:val="00311397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6480E"/>
    <w:rsid w:val="00385A75"/>
    <w:rsid w:val="00387E5A"/>
    <w:rsid w:val="00390CBB"/>
    <w:rsid w:val="00391455"/>
    <w:rsid w:val="0039428B"/>
    <w:rsid w:val="003A04A8"/>
    <w:rsid w:val="003A0DC8"/>
    <w:rsid w:val="003A36E9"/>
    <w:rsid w:val="003A5406"/>
    <w:rsid w:val="003B6F65"/>
    <w:rsid w:val="003B7BE2"/>
    <w:rsid w:val="003D3E99"/>
    <w:rsid w:val="003E2CD4"/>
    <w:rsid w:val="003E604E"/>
    <w:rsid w:val="003F1511"/>
    <w:rsid w:val="003F3D74"/>
    <w:rsid w:val="00402A1B"/>
    <w:rsid w:val="00410951"/>
    <w:rsid w:val="004121F6"/>
    <w:rsid w:val="0041781A"/>
    <w:rsid w:val="00424038"/>
    <w:rsid w:val="004274A1"/>
    <w:rsid w:val="004317AA"/>
    <w:rsid w:val="00434409"/>
    <w:rsid w:val="00435DB1"/>
    <w:rsid w:val="00445F67"/>
    <w:rsid w:val="0045228F"/>
    <w:rsid w:val="00454471"/>
    <w:rsid w:val="00456DC3"/>
    <w:rsid w:val="0045726B"/>
    <w:rsid w:val="00465A6F"/>
    <w:rsid w:val="0047055A"/>
    <w:rsid w:val="00473D23"/>
    <w:rsid w:val="00474DE8"/>
    <w:rsid w:val="00477548"/>
    <w:rsid w:val="00480ABD"/>
    <w:rsid w:val="004818FE"/>
    <w:rsid w:val="004840C0"/>
    <w:rsid w:val="00485D27"/>
    <w:rsid w:val="00487AEB"/>
    <w:rsid w:val="00487FD2"/>
    <w:rsid w:val="00492429"/>
    <w:rsid w:val="00495CCD"/>
    <w:rsid w:val="004A3940"/>
    <w:rsid w:val="004C19E2"/>
    <w:rsid w:val="004C3362"/>
    <w:rsid w:val="004C4880"/>
    <w:rsid w:val="004C5609"/>
    <w:rsid w:val="004D448A"/>
    <w:rsid w:val="004D6533"/>
    <w:rsid w:val="004E07A5"/>
    <w:rsid w:val="004E3711"/>
    <w:rsid w:val="004E386D"/>
    <w:rsid w:val="004F3FD9"/>
    <w:rsid w:val="00502733"/>
    <w:rsid w:val="00502C6F"/>
    <w:rsid w:val="0050721E"/>
    <w:rsid w:val="00520D3B"/>
    <w:rsid w:val="005233E8"/>
    <w:rsid w:val="00533012"/>
    <w:rsid w:val="005333C9"/>
    <w:rsid w:val="00536CC6"/>
    <w:rsid w:val="005503E5"/>
    <w:rsid w:val="00551B7B"/>
    <w:rsid w:val="00554BEC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A4489"/>
    <w:rsid w:val="005A69C5"/>
    <w:rsid w:val="005B36F5"/>
    <w:rsid w:val="005C16A9"/>
    <w:rsid w:val="005C301C"/>
    <w:rsid w:val="005C41DA"/>
    <w:rsid w:val="005D2752"/>
    <w:rsid w:val="005E64B0"/>
    <w:rsid w:val="005E6C74"/>
    <w:rsid w:val="005E7534"/>
    <w:rsid w:val="005F32A5"/>
    <w:rsid w:val="005F41CD"/>
    <w:rsid w:val="005F7F18"/>
    <w:rsid w:val="0060026A"/>
    <w:rsid w:val="00603E73"/>
    <w:rsid w:val="00605DD3"/>
    <w:rsid w:val="00606550"/>
    <w:rsid w:val="00607EE7"/>
    <w:rsid w:val="00614636"/>
    <w:rsid w:val="00620173"/>
    <w:rsid w:val="00635A4E"/>
    <w:rsid w:val="00640260"/>
    <w:rsid w:val="00643351"/>
    <w:rsid w:val="0066119D"/>
    <w:rsid w:val="00666F19"/>
    <w:rsid w:val="00667DCD"/>
    <w:rsid w:val="00673BE2"/>
    <w:rsid w:val="00673E8D"/>
    <w:rsid w:val="00680FAC"/>
    <w:rsid w:val="00692939"/>
    <w:rsid w:val="006A1F5B"/>
    <w:rsid w:val="006A5AED"/>
    <w:rsid w:val="006A66F3"/>
    <w:rsid w:val="006B1CF3"/>
    <w:rsid w:val="006B3D38"/>
    <w:rsid w:val="006B7CF1"/>
    <w:rsid w:val="006C5A31"/>
    <w:rsid w:val="006D70A3"/>
    <w:rsid w:val="006E0FEE"/>
    <w:rsid w:val="006E1117"/>
    <w:rsid w:val="006F369F"/>
    <w:rsid w:val="00701472"/>
    <w:rsid w:val="00702ED4"/>
    <w:rsid w:val="00724A78"/>
    <w:rsid w:val="00724CA7"/>
    <w:rsid w:val="007303E8"/>
    <w:rsid w:val="00733C41"/>
    <w:rsid w:val="00734EDE"/>
    <w:rsid w:val="00736584"/>
    <w:rsid w:val="00745C15"/>
    <w:rsid w:val="007554E8"/>
    <w:rsid w:val="007625C5"/>
    <w:rsid w:val="007633C2"/>
    <w:rsid w:val="007670D9"/>
    <w:rsid w:val="00777AAE"/>
    <w:rsid w:val="0078194F"/>
    <w:rsid w:val="00782E76"/>
    <w:rsid w:val="0078695C"/>
    <w:rsid w:val="00790275"/>
    <w:rsid w:val="00795297"/>
    <w:rsid w:val="00796CCF"/>
    <w:rsid w:val="007A78B0"/>
    <w:rsid w:val="007C0B33"/>
    <w:rsid w:val="007E0BC2"/>
    <w:rsid w:val="007E61DB"/>
    <w:rsid w:val="007E7294"/>
    <w:rsid w:val="007F3F76"/>
    <w:rsid w:val="00807C7E"/>
    <w:rsid w:val="0081095D"/>
    <w:rsid w:val="0081723D"/>
    <w:rsid w:val="00823EDF"/>
    <w:rsid w:val="008372A6"/>
    <w:rsid w:val="008406FE"/>
    <w:rsid w:val="0086388B"/>
    <w:rsid w:val="00863C0C"/>
    <w:rsid w:val="00876BB1"/>
    <w:rsid w:val="00891B58"/>
    <w:rsid w:val="00893505"/>
    <w:rsid w:val="00894C0C"/>
    <w:rsid w:val="008A3436"/>
    <w:rsid w:val="008A6864"/>
    <w:rsid w:val="008B1F06"/>
    <w:rsid w:val="008B4C5D"/>
    <w:rsid w:val="008C0383"/>
    <w:rsid w:val="008C109B"/>
    <w:rsid w:val="008D764D"/>
    <w:rsid w:val="008D7FD0"/>
    <w:rsid w:val="008F52AA"/>
    <w:rsid w:val="008F6547"/>
    <w:rsid w:val="00901E08"/>
    <w:rsid w:val="0091009E"/>
    <w:rsid w:val="00910F0B"/>
    <w:rsid w:val="0091717A"/>
    <w:rsid w:val="0091799E"/>
    <w:rsid w:val="009371B9"/>
    <w:rsid w:val="00940F19"/>
    <w:rsid w:val="009423AD"/>
    <w:rsid w:val="00942AB9"/>
    <w:rsid w:val="00962412"/>
    <w:rsid w:val="00967807"/>
    <w:rsid w:val="0097166A"/>
    <w:rsid w:val="00973D97"/>
    <w:rsid w:val="00995989"/>
    <w:rsid w:val="009A3215"/>
    <w:rsid w:val="009A75F3"/>
    <w:rsid w:val="009B37A2"/>
    <w:rsid w:val="009B5456"/>
    <w:rsid w:val="009C14BE"/>
    <w:rsid w:val="009D3CC0"/>
    <w:rsid w:val="009D5046"/>
    <w:rsid w:val="009E444D"/>
    <w:rsid w:val="009F77A7"/>
    <w:rsid w:val="00A00872"/>
    <w:rsid w:val="00A010E4"/>
    <w:rsid w:val="00A11C8E"/>
    <w:rsid w:val="00A12D13"/>
    <w:rsid w:val="00A1691E"/>
    <w:rsid w:val="00A274E8"/>
    <w:rsid w:val="00A357E4"/>
    <w:rsid w:val="00A35AB2"/>
    <w:rsid w:val="00A3706C"/>
    <w:rsid w:val="00A461FA"/>
    <w:rsid w:val="00A5084B"/>
    <w:rsid w:val="00A53396"/>
    <w:rsid w:val="00A55ADE"/>
    <w:rsid w:val="00A566F9"/>
    <w:rsid w:val="00A56A1F"/>
    <w:rsid w:val="00A61338"/>
    <w:rsid w:val="00A630A9"/>
    <w:rsid w:val="00A630FF"/>
    <w:rsid w:val="00A6439E"/>
    <w:rsid w:val="00A75824"/>
    <w:rsid w:val="00A8283A"/>
    <w:rsid w:val="00A85D6B"/>
    <w:rsid w:val="00A90C84"/>
    <w:rsid w:val="00A946BA"/>
    <w:rsid w:val="00A95B8B"/>
    <w:rsid w:val="00AA0988"/>
    <w:rsid w:val="00AA2452"/>
    <w:rsid w:val="00AA43C5"/>
    <w:rsid w:val="00AA6B7B"/>
    <w:rsid w:val="00AB16AF"/>
    <w:rsid w:val="00AB25F0"/>
    <w:rsid w:val="00AB4B05"/>
    <w:rsid w:val="00AB5636"/>
    <w:rsid w:val="00AC56D5"/>
    <w:rsid w:val="00AC6626"/>
    <w:rsid w:val="00AC7F2D"/>
    <w:rsid w:val="00AD180F"/>
    <w:rsid w:val="00AD584D"/>
    <w:rsid w:val="00AE4AF0"/>
    <w:rsid w:val="00AE5809"/>
    <w:rsid w:val="00AF08CC"/>
    <w:rsid w:val="00AF1915"/>
    <w:rsid w:val="00AF7B79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0E2"/>
    <w:rsid w:val="00B96ADB"/>
    <w:rsid w:val="00B9751C"/>
    <w:rsid w:val="00BA4121"/>
    <w:rsid w:val="00BA4858"/>
    <w:rsid w:val="00BA5E42"/>
    <w:rsid w:val="00BA7556"/>
    <w:rsid w:val="00BA756F"/>
    <w:rsid w:val="00BB49CB"/>
    <w:rsid w:val="00BC1C9D"/>
    <w:rsid w:val="00BC2DD5"/>
    <w:rsid w:val="00BD01D4"/>
    <w:rsid w:val="00BD110E"/>
    <w:rsid w:val="00BD1AB8"/>
    <w:rsid w:val="00C03D38"/>
    <w:rsid w:val="00C04FCD"/>
    <w:rsid w:val="00C101BF"/>
    <w:rsid w:val="00C17C46"/>
    <w:rsid w:val="00C246AC"/>
    <w:rsid w:val="00C26124"/>
    <w:rsid w:val="00C2678D"/>
    <w:rsid w:val="00C27171"/>
    <w:rsid w:val="00C27599"/>
    <w:rsid w:val="00C30192"/>
    <w:rsid w:val="00C3032C"/>
    <w:rsid w:val="00C32E75"/>
    <w:rsid w:val="00C45CD7"/>
    <w:rsid w:val="00C552DA"/>
    <w:rsid w:val="00C625C6"/>
    <w:rsid w:val="00C71FD0"/>
    <w:rsid w:val="00C75983"/>
    <w:rsid w:val="00C764C5"/>
    <w:rsid w:val="00C81A77"/>
    <w:rsid w:val="00CA1D37"/>
    <w:rsid w:val="00CB2EEB"/>
    <w:rsid w:val="00CC4D24"/>
    <w:rsid w:val="00CD254F"/>
    <w:rsid w:val="00CD54C7"/>
    <w:rsid w:val="00CD6838"/>
    <w:rsid w:val="00CF64C4"/>
    <w:rsid w:val="00CF68D2"/>
    <w:rsid w:val="00CF73FA"/>
    <w:rsid w:val="00D00C76"/>
    <w:rsid w:val="00D00F35"/>
    <w:rsid w:val="00D05C74"/>
    <w:rsid w:val="00D10838"/>
    <w:rsid w:val="00D16F15"/>
    <w:rsid w:val="00D20CF5"/>
    <w:rsid w:val="00D22A3E"/>
    <w:rsid w:val="00D23B01"/>
    <w:rsid w:val="00D35826"/>
    <w:rsid w:val="00D36B80"/>
    <w:rsid w:val="00D462D3"/>
    <w:rsid w:val="00D506E0"/>
    <w:rsid w:val="00D52796"/>
    <w:rsid w:val="00D6072E"/>
    <w:rsid w:val="00D6465F"/>
    <w:rsid w:val="00D72310"/>
    <w:rsid w:val="00D73780"/>
    <w:rsid w:val="00D93428"/>
    <w:rsid w:val="00D957CC"/>
    <w:rsid w:val="00DA276D"/>
    <w:rsid w:val="00DB0D4A"/>
    <w:rsid w:val="00DB1F99"/>
    <w:rsid w:val="00DB4595"/>
    <w:rsid w:val="00DB5789"/>
    <w:rsid w:val="00DB5B7E"/>
    <w:rsid w:val="00DB6C0D"/>
    <w:rsid w:val="00DC2EA6"/>
    <w:rsid w:val="00DC7E08"/>
    <w:rsid w:val="00DD3F56"/>
    <w:rsid w:val="00DE1038"/>
    <w:rsid w:val="00DE2EDC"/>
    <w:rsid w:val="00DE2F64"/>
    <w:rsid w:val="00DE420C"/>
    <w:rsid w:val="00DE4CB1"/>
    <w:rsid w:val="00DF0BB6"/>
    <w:rsid w:val="00DF3F79"/>
    <w:rsid w:val="00E02FAA"/>
    <w:rsid w:val="00E05D8D"/>
    <w:rsid w:val="00E06A78"/>
    <w:rsid w:val="00E1197E"/>
    <w:rsid w:val="00E26892"/>
    <w:rsid w:val="00E322E9"/>
    <w:rsid w:val="00E33206"/>
    <w:rsid w:val="00E3730E"/>
    <w:rsid w:val="00E4052C"/>
    <w:rsid w:val="00E4388C"/>
    <w:rsid w:val="00E578EB"/>
    <w:rsid w:val="00E6087B"/>
    <w:rsid w:val="00E65E03"/>
    <w:rsid w:val="00E661E0"/>
    <w:rsid w:val="00E74FFB"/>
    <w:rsid w:val="00E85EBB"/>
    <w:rsid w:val="00EA0C83"/>
    <w:rsid w:val="00EA0E71"/>
    <w:rsid w:val="00EA1F84"/>
    <w:rsid w:val="00EB6115"/>
    <w:rsid w:val="00EC79FC"/>
    <w:rsid w:val="00EC7AED"/>
    <w:rsid w:val="00EE4FAC"/>
    <w:rsid w:val="00F074FC"/>
    <w:rsid w:val="00F104BB"/>
    <w:rsid w:val="00F1319B"/>
    <w:rsid w:val="00F133C2"/>
    <w:rsid w:val="00F21669"/>
    <w:rsid w:val="00F21827"/>
    <w:rsid w:val="00F25E67"/>
    <w:rsid w:val="00F32C49"/>
    <w:rsid w:val="00F33AC7"/>
    <w:rsid w:val="00F562AE"/>
    <w:rsid w:val="00F71560"/>
    <w:rsid w:val="00F763FF"/>
    <w:rsid w:val="00F808BF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E74E6"/>
    <w:rsid w:val="00FF094B"/>
    <w:rsid w:val="00FF19EC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20EFB6"/>
  <w15:docId w15:val="{73FC5DAD-00CB-4D96-A3CC-877DA447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35826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01C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4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48FC33-5A27-4D72-9C15-8A64BB1FFE52}"/>
      </w:docPartPr>
      <w:docPartBody>
        <w:p w:rsidR="00622F69" w:rsidRDefault="00CC2EC5"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64DACA3CDB442687EA6799C25162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FAE6C3-D2DA-4797-A3B1-BE5FF6838050}"/>
      </w:docPartPr>
      <w:docPartBody>
        <w:p w:rsidR="00622F69" w:rsidRDefault="00CC2EC5" w:rsidP="00CC2EC5">
          <w:pPr>
            <w:pStyle w:val="E564DACA3CDB442687EA6799C251624A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B08C5B775D47AC838B64FF0EF5B9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366E6B-44DF-4BC5-908F-E41EE8907CB3}"/>
      </w:docPartPr>
      <w:docPartBody>
        <w:p w:rsidR="00BE394C" w:rsidRDefault="00BD7D7B" w:rsidP="00BD7D7B">
          <w:pPr>
            <w:pStyle w:val="DCB08C5B775D47AC838B64FF0EF5B995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9B2A1766284EC99388B09CE1F6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9E6EF-E674-4E24-88F9-30A7935591DF}"/>
      </w:docPartPr>
      <w:docPartBody>
        <w:p w:rsidR="00BE394C" w:rsidRDefault="00BD7D7B" w:rsidP="00BD7D7B">
          <w:pPr>
            <w:pStyle w:val="D89B2A1766284EC99388B09CE1F614EE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463F2667C24755B247D8F3E44E22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DB5D71-9804-44F3-B04C-924EF3CAAA4B}"/>
      </w:docPartPr>
      <w:docPartBody>
        <w:p w:rsidR="00BE394C" w:rsidRDefault="00BD7D7B" w:rsidP="00BD7D7B">
          <w:pPr>
            <w:pStyle w:val="4B463F2667C24755B247D8F3E44E2242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807C8857334EC5BFB3EC7B2ADB0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472CF7-B68A-468C-A99C-DDA741C5C1CA}"/>
      </w:docPartPr>
      <w:docPartBody>
        <w:p w:rsidR="001D7B2F" w:rsidRDefault="00BE394C" w:rsidP="00BE394C">
          <w:pPr>
            <w:pStyle w:val="51807C8857334EC5BFB3EC7B2ADB07A3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A24A7FB4984F308D648640C30184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F86369-E214-47E4-B433-7697FF62C56C}"/>
      </w:docPartPr>
      <w:docPartBody>
        <w:p w:rsidR="001D7B2F" w:rsidRDefault="00BE394C" w:rsidP="00BE394C">
          <w:pPr>
            <w:pStyle w:val="10A24A7FB4984F308D648640C301847D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EC5"/>
    <w:rsid w:val="00022077"/>
    <w:rsid w:val="000E34C0"/>
    <w:rsid w:val="00125245"/>
    <w:rsid w:val="001D7B2F"/>
    <w:rsid w:val="0021419F"/>
    <w:rsid w:val="002A481A"/>
    <w:rsid w:val="002F4ABC"/>
    <w:rsid w:val="00464116"/>
    <w:rsid w:val="00487AEB"/>
    <w:rsid w:val="00622F69"/>
    <w:rsid w:val="00692939"/>
    <w:rsid w:val="007303E8"/>
    <w:rsid w:val="00804CC1"/>
    <w:rsid w:val="009371B9"/>
    <w:rsid w:val="00A6439E"/>
    <w:rsid w:val="00BD06F4"/>
    <w:rsid w:val="00BD7D7B"/>
    <w:rsid w:val="00BE394C"/>
    <w:rsid w:val="00C75983"/>
    <w:rsid w:val="00CC2EC5"/>
    <w:rsid w:val="00D20CF5"/>
    <w:rsid w:val="00D913DC"/>
    <w:rsid w:val="00D957CC"/>
    <w:rsid w:val="00EA0E71"/>
    <w:rsid w:val="00F1319B"/>
    <w:rsid w:val="00F23648"/>
    <w:rsid w:val="00F763FF"/>
    <w:rsid w:val="00F9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394C"/>
    <w:rPr>
      <w:color w:val="808080"/>
    </w:rPr>
  </w:style>
  <w:style w:type="paragraph" w:customStyle="1" w:styleId="E564DACA3CDB442687EA6799C251624A">
    <w:name w:val="E564DACA3CDB442687EA6799C251624A"/>
    <w:rsid w:val="00CC2EC5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B08C5B775D47AC838B64FF0EF5B995">
    <w:name w:val="DCB08C5B775D47AC838B64FF0EF5B995"/>
    <w:rsid w:val="00BD7D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807C8857334EC5BFB3EC7B2ADB07A3">
    <w:name w:val="51807C8857334EC5BFB3EC7B2ADB07A3"/>
    <w:rsid w:val="00BE3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A24A7FB4984F308D648640C301847D">
    <w:name w:val="10A24A7FB4984F308D648640C301847D"/>
    <w:rsid w:val="00BE39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9B2A1766284EC99388B09CE1F614EE">
    <w:name w:val="D89B2A1766284EC99388B09CE1F614EE"/>
    <w:rsid w:val="00BD7D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463F2667C24755B247D8F3E44E2242">
    <w:name w:val="4B463F2667C24755B247D8F3E44E2242"/>
    <w:rsid w:val="00BD7D7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c33308-dbec-4421-b314-1143afc7dcb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3D5D83B33DCE45AA64FE6D19B08E76" ma:contentTypeVersion="9" ma:contentTypeDescription="Ein neues Dokument erstellen." ma:contentTypeScope="" ma:versionID="d6c687b9fa5937cf784d6bd63352e3d8">
  <xsd:schema xmlns:xsd="http://www.w3.org/2001/XMLSchema" xmlns:xs="http://www.w3.org/2001/XMLSchema" xmlns:p="http://schemas.microsoft.com/office/2006/metadata/properties" xmlns:ns2="1ec33308-dbec-4421-b314-1143afc7dcb1" targetNamespace="http://schemas.microsoft.com/office/2006/metadata/properties" ma:root="true" ma:fieldsID="1636d78959bf3d8d012b73bacc94ccee" ns2:_="">
    <xsd:import namespace="1ec33308-dbec-4421-b314-1143afc7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33308-dbec-4421-b314-1143afc7d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985fd4a-ded1-4937-b6a4-00497c8139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9F85B-7566-4589-90B1-B35E24963424}">
  <ds:schemaRefs>
    <ds:schemaRef ds:uri="http://schemas.microsoft.com/office/2006/metadata/properties"/>
    <ds:schemaRef ds:uri="http://schemas.microsoft.com/office/infopath/2007/PartnerControls"/>
    <ds:schemaRef ds:uri="1ec33308-dbec-4421-b314-1143afc7dcb1"/>
  </ds:schemaRefs>
</ds:datastoreItem>
</file>

<file path=customXml/itemProps2.xml><?xml version="1.0" encoding="utf-8"?>
<ds:datastoreItem xmlns:ds="http://schemas.openxmlformats.org/officeDocument/2006/customXml" ds:itemID="{6E870EC4-85A0-4009-9309-859DC8A8C5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3E4931-FA0E-4810-ACBD-5A144F4AE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c33308-dbec-4421-b314-1143afc7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A6727E-1959-43E2-92B7-466C850726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690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 Lose</vt:lpstr>
    </vt:vector>
  </TitlesOfParts>
  <Company>BBR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 Lose</dc:title>
  <dc:subject>Angebotsschreiben UVgO Lose</dc:subject>
  <dc:creator>Dorothea Fenner</dc:creator>
  <cp:keywords>Angebotsschreiben UVgO Lose</cp:keywords>
  <cp:lastModifiedBy>Ottenströer, Katrin</cp:lastModifiedBy>
  <cp:revision>2</cp:revision>
  <cp:lastPrinted>2012-05-04T08:43:00Z</cp:lastPrinted>
  <dcterms:created xsi:type="dcterms:W3CDTF">2026-07-21T12:47:00Z</dcterms:created>
  <dcterms:modified xsi:type="dcterms:W3CDTF">2026-07-21T12:47:00Z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0x0101001A3D5D83B33DCE45AA64FE6D19B08E76</vt:lpwstr>
  </property>
</Properties>
</file>